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45E" w:rsidRPr="00AD145E" w:rsidRDefault="00AD145E" w:rsidP="00AD145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145E">
        <w:rPr>
          <w:rFonts w:ascii="Times New Roman" w:hAnsi="Times New Roman" w:cs="Times New Roman"/>
          <w:sz w:val="24"/>
          <w:szCs w:val="24"/>
          <w:u w:val="single"/>
        </w:rPr>
        <w:t>Bartholomew MARCHAUNT</w:t>
      </w:r>
      <w:r w:rsidRPr="00AD145E">
        <w:rPr>
          <w:rFonts w:ascii="Times New Roman" w:hAnsi="Times New Roman" w:cs="Times New Roman"/>
          <w:sz w:val="24"/>
          <w:szCs w:val="24"/>
        </w:rPr>
        <w:t xml:space="preserve">       (fl.1491)</w:t>
      </w:r>
    </w:p>
    <w:p w:rsidR="00AD145E" w:rsidRPr="00AD145E" w:rsidRDefault="00AD145E" w:rsidP="00AD145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145E">
        <w:rPr>
          <w:rFonts w:ascii="Times New Roman" w:hAnsi="Times New Roman" w:cs="Times New Roman"/>
          <w:sz w:val="24"/>
          <w:szCs w:val="24"/>
        </w:rPr>
        <w:t>of Dover.</w:t>
      </w:r>
    </w:p>
    <w:p w:rsidR="00AD145E" w:rsidRPr="00AD145E" w:rsidRDefault="00AD145E" w:rsidP="00AD14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145E" w:rsidRPr="00AD145E" w:rsidRDefault="00AD145E" w:rsidP="00AD14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145E" w:rsidRPr="00AD145E" w:rsidRDefault="00AD145E" w:rsidP="00AD145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145E">
        <w:rPr>
          <w:rFonts w:ascii="Times New Roman" w:hAnsi="Times New Roman" w:cs="Times New Roman"/>
          <w:sz w:val="24"/>
          <w:szCs w:val="24"/>
        </w:rPr>
        <w:tab/>
        <w:t>1491</w:t>
      </w:r>
      <w:r w:rsidRPr="00AD145E">
        <w:rPr>
          <w:rFonts w:ascii="Times New Roman" w:hAnsi="Times New Roman" w:cs="Times New Roman"/>
          <w:sz w:val="24"/>
          <w:szCs w:val="24"/>
        </w:rPr>
        <w:tab/>
        <w:t>He made his Will.  (Plomer p.315)</w:t>
      </w:r>
    </w:p>
    <w:p w:rsidR="00AD145E" w:rsidRPr="00AD145E" w:rsidRDefault="00AD145E" w:rsidP="00AD14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145E" w:rsidRPr="00AD145E" w:rsidRDefault="00AD145E" w:rsidP="00AD14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145E" w:rsidRPr="00AD145E" w:rsidRDefault="00AD145E" w:rsidP="00AD145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145E">
        <w:rPr>
          <w:rFonts w:ascii="Times New Roman" w:hAnsi="Times New Roman" w:cs="Times New Roman"/>
          <w:sz w:val="24"/>
          <w:szCs w:val="24"/>
        </w:rPr>
        <w:t>18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45E" w:rsidRDefault="00AD145E" w:rsidP="00564E3C">
      <w:pPr>
        <w:spacing w:after="0" w:line="240" w:lineRule="auto"/>
      </w:pPr>
      <w:r>
        <w:separator/>
      </w:r>
    </w:p>
  </w:endnote>
  <w:endnote w:type="continuationSeparator" w:id="0">
    <w:p w:rsidR="00AD145E" w:rsidRDefault="00AD145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145E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45E" w:rsidRDefault="00AD145E" w:rsidP="00564E3C">
      <w:pPr>
        <w:spacing w:after="0" w:line="240" w:lineRule="auto"/>
      </w:pPr>
      <w:r>
        <w:separator/>
      </w:r>
    </w:p>
  </w:footnote>
  <w:footnote w:type="continuationSeparator" w:id="0">
    <w:p w:rsidR="00AD145E" w:rsidRDefault="00AD145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45E"/>
    <w:rsid w:val="00372DC6"/>
    <w:rsid w:val="00564E3C"/>
    <w:rsid w:val="0064591D"/>
    <w:rsid w:val="00AD145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A1DE8A-9219-4C4B-B8BA-B5AD38D9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2015-10-17T20:21:00Z</dcterms:created>
  <dcterms:modified xsi:type="dcterms:W3CDTF">2015-10-17T20:23:00Z</dcterms:modified>
</cp:coreProperties>
</file>